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45C96D6C" w14:textId="77777777" w:rsidTr="00987DB5">
        <w:tc>
          <w:tcPr>
            <w:tcW w:w="9498" w:type="dxa"/>
          </w:tcPr>
          <w:p w14:paraId="45C96D6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5C96D83" wp14:editId="45C96D8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C96D69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45C96D6A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45C96D6B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45C96D6D" w14:textId="63A6ED74" w:rsidR="0033636C" w:rsidRPr="00FF53E1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53E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FF53E1" w:rsidRPr="00FF53E1">
            <w:rPr>
              <w:rFonts w:ascii="Times New Roman" w:hAnsi="Times New Roman"/>
              <w:sz w:val="28"/>
              <w:szCs w:val="28"/>
            </w:rPr>
            <w:t>06 ноября 2024 года</w:t>
          </w:r>
        </w:sdtContent>
      </w:sdt>
      <w:r w:rsidRPr="00FF53E1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FF53E1" w:rsidRPr="00FF53E1">
            <w:rPr>
              <w:rFonts w:ascii="Times New Roman" w:hAnsi="Times New Roman"/>
              <w:sz w:val="28"/>
              <w:szCs w:val="28"/>
            </w:rPr>
            <w:t>675</w:t>
          </w:r>
        </w:sdtContent>
      </w:sdt>
    </w:p>
    <w:p w14:paraId="45C96D6E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6A6B1BE3" w14:textId="1E85BFBF" w:rsidR="00F348F4" w:rsidRDefault="0033636C" w:rsidP="00F34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F6226">
        <w:rPr>
          <w:rFonts w:ascii="Times New Roman" w:hAnsi="Times New Roman"/>
          <w:b/>
          <w:sz w:val="28"/>
          <w:szCs w:val="28"/>
        </w:rPr>
        <w:t xml:space="preserve">Об утверждении отчета об исполнении бюджета муниципального образования </w:t>
      </w:r>
      <w:r w:rsidR="00183DD1">
        <w:rPr>
          <w:rFonts w:ascii="Times New Roman" w:hAnsi="Times New Roman"/>
          <w:b/>
          <w:sz w:val="28"/>
          <w:szCs w:val="28"/>
        </w:rPr>
        <w:t>«</w:t>
      </w:r>
      <w:r w:rsidRPr="006F6226">
        <w:rPr>
          <w:rFonts w:ascii="Times New Roman" w:hAnsi="Times New Roman"/>
          <w:b/>
          <w:sz w:val="28"/>
          <w:szCs w:val="28"/>
        </w:rPr>
        <w:t>Городской округ Ногликский</w:t>
      </w:r>
      <w:r w:rsidR="00183DD1">
        <w:rPr>
          <w:rFonts w:ascii="Times New Roman" w:hAnsi="Times New Roman"/>
          <w:b/>
          <w:sz w:val="28"/>
          <w:szCs w:val="28"/>
        </w:rPr>
        <w:t>»</w:t>
      </w:r>
      <w:r w:rsidRPr="006F6226">
        <w:rPr>
          <w:rFonts w:ascii="Times New Roman" w:hAnsi="Times New Roman"/>
          <w:b/>
          <w:sz w:val="28"/>
          <w:szCs w:val="28"/>
        </w:rPr>
        <w:t xml:space="preserve"> </w:t>
      </w:r>
    </w:p>
    <w:p w14:paraId="45C96D6F" w14:textId="719B35C8" w:rsidR="0033636C" w:rsidRPr="006F6226" w:rsidRDefault="0033636C" w:rsidP="00F34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F6226">
        <w:rPr>
          <w:rFonts w:ascii="Times New Roman" w:hAnsi="Times New Roman"/>
          <w:b/>
          <w:sz w:val="28"/>
          <w:szCs w:val="28"/>
        </w:rPr>
        <w:t>за 9 месяцев 2024 года</w:t>
      </w:r>
    </w:p>
    <w:p w14:paraId="45C96D70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C1E766E" w14:textId="76B203AB" w:rsidR="00F348F4" w:rsidRPr="00D0197E" w:rsidRDefault="00F348F4" w:rsidP="00F348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ст. 33 Положения о бюд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жетном процессе в муниципальном образовании</w:t>
      </w: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 xml:space="preserve"> «Городской округ Ногликский», утвержденного решением Собрания муниципального образования «Городской округ Ногликский» от 28.11.2013 № 269, руко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 xml:space="preserve">одствуясь ст. 36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Pr="00183DD1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07B217DB" w14:textId="77777777" w:rsidR="00F348F4" w:rsidRPr="00DB7170" w:rsidRDefault="00F348F4" w:rsidP="00F348F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отчет об исполнении 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>бюджета муниципального образова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ия «Городской округ Ногликский» за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 месяцев 2024 </w:t>
      </w: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доходам в сумме 1 913 288,8 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>тыс. рублей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по расходам в сумме 1 893 796,2 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тыс. рублей, </w:t>
      </w:r>
      <w:r w:rsidRPr="00675AA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 превышением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доходов над расходами</w:t>
      </w:r>
      <w:r w:rsidRPr="00675AA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профицитом</w:t>
      </w:r>
      <w:r w:rsidRPr="00675AAD">
        <w:rPr>
          <w:rFonts w:ascii="Times New Roman" w:eastAsia="Times New Roman" w:hAnsi="Times New Roman"/>
          <w:bCs/>
          <w:sz w:val="28"/>
          <w:szCs w:val="28"/>
          <w:lang w:eastAsia="ru-RU"/>
        </w:rPr>
        <w:t>) в сумме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19 492,6 тыс.</w:t>
      </w:r>
      <w:r w:rsidRPr="00675AA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рублей (прилагается).</w:t>
      </w:r>
    </w:p>
    <w:p w14:paraId="5649E162" w14:textId="77777777" w:rsidR="00F348F4" w:rsidRPr="00D0197E" w:rsidRDefault="00F348F4" w:rsidP="00F348F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>2. Направить настоящее постановление в Собрание муниципального образования «Городской округ Ногликский» и Контрольно-счетную палату муниципального образования «Городской округ</w:t>
      </w:r>
      <w:bookmarkStart w:id="0" w:name="_GoBack"/>
      <w:bookmarkEnd w:id="0"/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Ногликский».</w:t>
      </w:r>
    </w:p>
    <w:p w14:paraId="6B58489C" w14:textId="77777777" w:rsidR="00F348F4" w:rsidRPr="00D0197E" w:rsidRDefault="00F348F4" w:rsidP="00F348F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Разместить настоящее постановление на официальном сайте муниципального образования «Городской округ Ногликский» в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информационно-телекоммуникационной 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>сети «Интернет».</w:t>
      </w:r>
    </w:p>
    <w:p w14:paraId="3AD69F83" w14:textId="589B63FC" w:rsidR="00F348F4" w:rsidRDefault="00F348F4" w:rsidP="00E37B8A">
      <w:pPr>
        <w:jc w:val="both"/>
        <w:rPr>
          <w:rFonts w:ascii="Times New Roman" w:hAnsi="Times New Roman"/>
          <w:sz w:val="28"/>
          <w:szCs w:val="28"/>
        </w:rPr>
      </w:pPr>
    </w:p>
    <w:p w14:paraId="5C57A252" w14:textId="77777777" w:rsidR="00F348F4" w:rsidRPr="00D12794" w:rsidRDefault="00F348F4" w:rsidP="00E37B8A">
      <w:pPr>
        <w:jc w:val="both"/>
        <w:rPr>
          <w:rFonts w:ascii="Times New Roman" w:hAnsi="Times New Roman"/>
          <w:sz w:val="28"/>
          <w:szCs w:val="28"/>
        </w:rPr>
      </w:pPr>
    </w:p>
    <w:p w14:paraId="45C96D7C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45C96D7D" w14:textId="08A308F4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«Городской</w:t>
      </w:r>
      <w:r w:rsidR="00F348F4">
        <w:rPr>
          <w:rFonts w:ascii="Times New Roman" w:hAnsi="Times New Roman"/>
          <w:sz w:val="28"/>
          <w:szCs w:val="28"/>
        </w:rPr>
        <w:t xml:space="preserve"> округ Ногликский»</w:t>
      </w:r>
      <w:r w:rsidR="00F348F4">
        <w:rPr>
          <w:rFonts w:ascii="Times New Roman" w:hAnsi="Times New Roman"/>
          <w:sz w:val="28"/>
          <w:szCs w:val="28"/>
        </w:rPr>
        <w:tab/>
      </w:r>
      <w:r w:rsidR="00F348F4">
        <w:rPr>
          <w:rFonts w:ascii="Times New Roman" w:hAnsi="Times New Roman"/>
          <w:sz w:val="28"/>
          <w:szCs w:val="28"/>
        </w:rPr>
        <w:tab/>
      </w:r>
      <w:r w:rsidR="00F348F4">
        <w:rPr>
          <w:rFonts w:ascii="Times New Roman" w:hAnsi="Times New Roman"/>
          <w:sz w:val="28"/>
          <w:szCs w:val="28"/>
        </w:rPr>
        <w:tab/>
      </w:r>
      <w:r w:rsidR="00F348F4">
        <w:rPr>
          <w:rFonts w:ascii="Times New Roman" w:hAnsi="Times New Roman"/>
          <w:sz w:val="28"/>
          <w:szCs w:val="28"/>
        </w:rPr>
        <w:tab/>
      </w:r>
      <w:r w:rsidR="00F348F4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>С.В.</w:t>
      </w:r>
      <w:r w:rsidR="00F348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sectPr w:rsidR="008629FA" w:rsidRPr="008629FA" w:rsidSect="00053BD0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96D87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45C96D88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96D89" w14:textId="3F03A5BF" w:rsidR="0033636C" w:rsidRDefault="0033636C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96D85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45C96D86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83DD1"/>
    <w:rsid w:val="00185FEC"/>
    <w:rsid w:val="001E1F9F"/>
    <w:rsid w:val="002003DC"/>
    <w:rsid w:val="0033636C"/>
    <w:rsid w:val="003E4257"/>
    <w:rsid w:val="00520CBF"/>
    <w:rsid w:val="006F6226"/>
    <w:rsid w:val="008629FA"/>
    <w:rsid w:val="00987DB5"/>
    <w:rsid w:val="00AC72C8"/>
    <w:rsid w:val="00B10ED9"/>
    <w:rsid w:val="00B25688"/>
    <w:rsid w:val="00C02849"/>
    <w:rsid w:val="00D12794"/>
    <w:rsid w:val="00D67BD8"/>
    <w:rsid w:val="00DF7897"/>
    <w:rsid w:val="00E37B8A"/>
    <w:rsid w:val="00E609BC"/>
    <w:rsid w:val="00F348F4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96D6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F53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F53E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B8689D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B8689D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B8689D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4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6</cp:revision>
  <cp:lastPrinted>2024-11-06T06:32:00Z</cp:lastPrinted>
  <dcterms:created xsi:type="dcterms:W3CDTF">2020-04-07T04:52:00Z</dcterms:created>
  <dcterms:modified xsi:type="dcterms:W3CDTF">2024-11-06T06:32:00Z</dcterms:modified>
</cp:coreProperties>
</file>